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74092" w14:textId="6CBBD276" w:rsidR="00A75569" w:rsidRDefault="00A75569" w:rsidP="00A75569">
      <w:pPr>
        <w:pStyle w:val="NoSpacing"/>
      </w:pPr>
      <w:r>
        <w:rPr>
          <w:u w:val="single"/>
        </w:rPr>
        <w:t>John PALMER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68-1507</w:t>
      </w:r>
      <w:r>
        <w:t>)</w:t>
      </w:r>
    </w:p>
    <w:p w14:paraId="4244F569" w14:textId="77777777" w:rsidR="00A75569" w:rsidRDefault="00A75569" w:rsidP="00A75569">
      <w:pPr>
        <w:pStyle w:val="NoSpacing"/>
      </w:pPr>
      <w:r>
        <w:t>Rector of Massingham Parva, Norfolk.</w:t>
      </w:r>
    </w:p>
    <w:p w14:paraId="6A8784D9" w14:textId="77777777" w:rsidR="00A75569" w:rsidRDefault="00A75569" w:rsidP="00A75569">
      <w:pPr>
        <w:pStyle w:val="NoSpacing"/>
      </w:pPr>
    </w:p>
    <w:p w14:paraId="6C007283" w14:textId="77777777" w:rsidR="00A75569" w:rsidRDefault="00A75569" w:rsidP="00A75569">
      <w:pPr>
        <w:pStyle w:val="NoSpacing"/>
      </w:pPr>
    </w:p>
    <w:p w14:paraId="68360B31" w14:textId="1A3DD062" w:rsidR="00A75569" w:rsidRDefault="00A75569" w:rsidP="00A75569">
      <w:pPr>
        <w:pStyle w:val="NoSpacing"/>
      </w:pPr>
      <w:r>
        <w:tab/>
        <w:t>14</w:t>
      </w:r>
      <w:r>
        <w:t>68</w:t>
      </w:r>
      <w:bookmarkStart w:id="0" w:name="_GoBack"/>
      <w:bookmarkEnd w:id="0"/>
      <w:r>
        <w:tab/>
        <w:t>He became Rector.</w:t>
      </w:r>
    </w:p>
    <w:p w14:paraId="7C583D86" w14:textId="77777777" w:rsidR="00A75569" w:rsidRDefault="00A75569" w:rsidP="00A75569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Massingham Parva',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13-20.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http://www.british-history.ac.uk/topographical-hist-norfolk/vol9/pp13-20 [accessed 22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603D3F01" w14:textId="77777777" w:rsidR="00A75569" w:rsidRDefault="00A75569" w:rsidP="00A75569">
      <w:pPr>
        <w:pStyle w:val="NoSpacing"/>
        <w:rPr>
          <w:color w:val="333333"/>
          <w:shd w:val="clear" w:color="auto" w:fill="FFFFFF"/>
        </w:rPr>
      </w:pPr>
    </w:p>
    <w:p w14:paraId="28A6F6FC" w14:textId="77777777" w:rsidR="00A75569" w:rsidRDefault="00A75569" w:rsidP="00A75569">
      <w:pPr>
        <w:pStyle w:val="NoSpacing"/>
        <w:rPr>
          <w:color w:val="333333"/>
          <w:shd w:val="clear" w:color="auto" w:fill="FFFFFF"/>
        </w:rPr>
      </w:pPr>
    </w:p>
    <w:p w14:paraId="285DF16C" w14:textId="77777777" w:rsidR="00A75569" w:rsidRDefault="00A75569" w:rsidP="00A75569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22 April 2019</w:t>
      </w:r>
    </w:p>
    <w:p w14:paraId="6A94974F" w14:textId="3494A192" w:rsidR="006B2F86" w:rsidRPr="00A75569" w:rsidRDefault="00A75569" w:rsidP="00E71FC3">
      <w:pPr>
        <w:pStyle w:val="NoSpacing"/>
      </w:pPr>
    </w:p>
    <w:sectPr w:rsidR="006B2F86" w:rsidRPr="00A755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4C71B" w14:textId="77777777" w:rsidR="00A75569" w:rsidRDefault="00A75569" w:rsidP="00E71FC3">
      <w:pPr>
        <w:spacing w:after="0" w:line="240" w:lineRule="auto"/>
      </w:pPr>
      <w:r>
        <w:separator/>
      </w:r>
    </w:p>
  </w:endnote>
  <w:endnote w:type="continuationSeparator" w:id="0">
    <w:p w14:paraId="79D5D0FE" w14:textId="77777777" w:rsidR="00A75569" w:rsidRDefault="00A755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173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6406A" w14:textId="77777777" w:rsidR="00A75569" w:rsidRDefault="00A75569" w:rsidP="00E71FC3">
      <w:pPr>
        <w:spacing w:after="0" w:line="240" w:lineRule="auto"/>
      </w:pPr>
      <w:r>
        <w:separator/>
      </w:r>
    </w:p>
  </w:footnote>
  <w:footnote w:type="continuationSeparator" w:id="0">
    <w:p w14:paraId="0AE3EF48" w14:textId="77777777" w:rsidR="00A75569" w:rsidRDefault="00A755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569"/>
    <w:rsid w:val="001A7C09"/>
    <w:rsid w:val="00577BD5"/>
    <w:rsid w:val="00656CBA"/>
    <w:rsid w:val="006A1F77"/>
    <w:rsid w:val="00733BE7"/>
    <w:rsid w:val="00A7556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25BBE"/>
  <w15:chartTrackingRefBased/>
  <w15:docId w15:val="{74C65810-0F6A-4542-A8DB-87A34541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A755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2019-04-22T15:53:00Z</dcterms:created>
  <dcterms:modified xsi:type="dcterms:W3CDTF">2019-04-22T15:54:00Z</dcterms:modified>
</cp:coreProperties>
</file>